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7A56F" w14:textId="77777777" w:rsidR="003B71E2" w:rsidRDefault="003B71E2" w:rsidP="003B71E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KYPFORD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fl.1483)</w:t>
      </w:r>
    </w:p>
    <w:p w14:paraId="40526705" w14:textId="77777777" w:rsidR="003B71E2" w:rsidRDefault="003B71E2" w:rsidP="003B71E2">
      <w:pPr>
        <w:pStyle w:val="NoSpacing"/>
        <w:rPr>
          <w:rFonts w:eastAsia="Times New Roman" w:cs="Times New Roman"/>
          <w:szCs w:val="24"/>
        </w:rPr>
      </w:pPr>
    </w:p>
    <w:p w14:paraId="34470089" w14:textId="77777777" w:rsidR="003B71E2" w:rsidRDefault="003B71E2" w:rsidP="003B71E2">
      <w:pPr>
        <w:pStyle w:val="NoSpacing"/>
        <w:rPr>
          <w:rFonts w:eastAsia="Times New Roman" w:cs="Times New Roman"/>
          <w:szCs w:val="24"/>
        </w:rPr>
      </w:pPr>
    </w:p>
    <w:p w14:paraId="22EC59D1" w14:textId="77777777" w:rsidR="003B71E2" w:rsidRDefault="003B71E2" w:rsidP="003B71E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Aug.1483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gramStart"/>
      <w:r>
        <w:rPr>
          <w:rFonts w:eastAsia="Times New Roman" w:cs="Times New Roman"/>
          <w:szCs w:val="24"/>
        </w:rPr>
        <w:t>Houghton</w:t>
      </w:r>
      <w:proofErr w:type="gramEnd"/>
    </w:p>
    <w:p w14:paraId="603E7CCB" w14:textId="77777777" w:rsidR="003B71E2" w:rsidRDefault="003B71E2" w:rsidP="003B71E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proofErr w:type="spellStart"/>
      <w:proofErr w:type="gramStart"/>
      <w:r>
        <w:rPr>
          <w:rFonts w:eastAsia="Times New Roman" w:cs="Times New Roman"/>
          <w:szCs w:val="24"/>
        </w:rPr>
        <w:t>St.Giles</w:t>
      </w:r>
      <w:proofErr w:type="spellEnd"/>
      <w:proofErr w:type="gramEnd"/>
      <w:r>
        <w:rPr>
          <w:rFonts w:eastAsia="Times New Roman" w:cs="Times New Roman"/>
          <w:szCs w:val="24"/>
        </w:rPr>
        <w:t>, Norfolk, into lands of Henry Pakenham(d.1481)(q.v.).</w:t>
      </w:r>
    </w:p>
    <w:p w14:paraId="584657BA" w14:textId="77777777" w:rsidR="003B71E2" w:rsidRDefault="003B71E2" w:rsidP="003B71E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DA06E90" w14:textId="77777777" w:rsidR="003B71E2" w:rsidRDefault="003B71E2" w:rsidP="003B71E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p.58)</w:t>
      </w:r>
    </w:p>
    <w:p w14:paraId="2EBE44AF" w14:textId="77777777" w:rsidR="003B71E2" w:rsidRDefault="003B71E2" w:rsidP="003B71E2">
      <w:pPr>
        <w:pStyle w:val="NoSpacing"/>
        <w:rPr>
          <w:rFonts w:eastAsia="Times New Roman" w:cs="Times New Roman"/>
          <w:szCs w:val="24"/>
        </w:rPr>
      </w:pPr>
    </w:p>
    <w:p w14:paraId="545DB428" w14:textId="77777777" w:rsidR="003B71E2" w:rsidRDefault="003B71E2" w:rsidP="003B71E2">
      <w:pPr>
        <w:pStyle w:val="NoSpacing"/>
        <w:rPr>
          <w:rFonts w:eastAsia="Times New Roman" w:cs="Times New Roman"/>
          <w:szCs w:val="24"/>
        </w:rPr>
      </w:pPr>
    </w:p>
    <w:p w14:paraId="29D5406B" w14:textId="77777777" w:rsidR="003B71E2" w:rsidRDefault="003B71E2" w:rsidP="003B71E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May 2023</w:t>
      </w:r>
    </w:p>
    <w:p w14:paraId="4FBF51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863FF" w14:textId="77777777" w:rsidR="003B71E2" w:rsidRDefault="003B71E2" w:rsidP="009139A6">
      <w:r>
        <w:separator/>
      </w:r>
    </w:p>
  </w:endnote>
  <w:endnote w:type="continuationSeparator" w:id="0">
    <w:p w14:paraId="001F63A6" w14:textId="77777777" w:rsidR="003B71E2" w:rsidRDefault="003B71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D80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34C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F0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28787" w14:textId="77777777" w:rsidR="003B71E2" w:rsidRDefault="003B71E2" w:rsidP="009139A6">
      <w:r>
        <w:separator/>
      </w:r>
    </w:p>
  </w:footnote>
  <w:footnote w:type="continuationSeparator" w:id="0">
    <w:p w14:paraId="78D00FE9" w14:textId="77777777" w:rsidR="003B71E2" w:rsidRDefault="003B71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170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56F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7F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1E2"/>
    <w:rsid w:val="000666E0"/>
    <w:rsid w:val="002510B7"/>
    <w:rsid w:val="003B71E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C714F"/>
  <w15:chartTrackingRefBased/>
  <w15:docId w15:val="{D7772A79-0FB8-4A13-B729-F446E311D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2023-05-17T20:31:00Z</dcterms:created>
  <dcterms:modified xsi:type="dcterms:W3CDTF">2023-05-17T20:31:00Z</dcterms:modified>
</cp:coreProperties>
</file>